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41EB3" w14:textId="77777777" w:rsidR="00CA7849" w:rsidRDefault="00CA7849" w:rsidP="00CA78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FRENSHMAN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367A9963" w14:textId="77777777" w:rsidR="00CA7849" w:rsidRDefault="00CA7849" w:rsidP="00CA78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5B3512" w14:textId="77777777" w:rsidR="00CA7849" w:rsidRDefault="00CA7849" w:rsidP="00CA78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E0FBFAA" w14:textId="77777777" w:rsidR="00CA7849" w:rsidRDefault="00CA7849" w:rsidP="00CA78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Jul.</w:t>
      </w:r>
      <w:r>
        <w:rPr>
          <w:rFonts w:ascii="Times New Roman" w:hAnsi="Times New Roman" w:cs="Times New Roman"/>
          <w:sz w:val="24"/>
          <w:szCs w:val="24"/>
        </w:rPr>
        <w:tab/>
        <w:t>1406</w:t>
      </w:r>
      <w:r>
        <w:rPr>
          <w:rFonts w:ascii="Times New Roman" w:hAnsi="Times New Roman" w:cs="Times New Roman"/>
          <w:sz w:val="24"/>
          <w:szCs w:val="24"/>
        </w:rPr>
        <w:tab/>
        <w:t>He was appointed searcher of ships in the port of Lynn and all adjacent ports</w:t>
      </w:r>
    </w:p>
    <w:p w14:paraId="3D38CB94" w14:textId="77777777" w:rsidR="00CA7849" w:rsidRDefault="00CA7849" w:rsidP="00CA78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and places.     (C.F.R. 1405-13 p.7)</w:t>
      </w:r>
    </w:p>
    <w:p w14:paraId="46E6B91E" w14:textId="77777777" w:rsidR="00CA7849" w:rsidRDefault="00CA7849" w:rsidP="00CA78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589143" w14:textId="77777777" w:rsidR="00CA7849" w:rsidRDefault="00CA7849" w:rsidP="00CA78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C97742" w14:textId="77777777" w:rsidR="00CA7849" w:rsidRDefault="00CA7849" w:rsidP="00CA78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July 2021</w:t>
      </w:r>
    </w:p>
    <w:p w14:paraId="1FBA9D7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EA8442" w14:textId="77777777" w:rsidR="00CA7849" w:rsidRDefault="00CA7849" w:rsidP="009139A6">
      <w:r>
        <w:separator/>
      </w:r>
    </w:p>
  </w:endnote>
  <w:endnote w:type="continuationSeparator" w:id="0">
    <w:p w14:paraId="6A3D0C20" w14:textId="77777777" w:rsidR="00CA7849" w:rsidRDefault="00CA784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5374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75FC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364A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370D75" w14:textId="77777777" w:rsidR="00CA7849" w:rsidRDefault="00CA7849" w:rsidP="009139A6">
      <w:r>
        <w:separator/>
      </w:r>
    </w:p>
  </w:footnote>
  <w:footnote w:type="continuationSeparator" w:id="0">
    <w:p w14:paraId="3A54C027" w14:textId="77777777" w:rsidR="00CA7849" w:rsidRDefault="00CA784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F55D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9C31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4B22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7849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A7849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C1E2E4"/>
  <w15:chartTrackingRefBased/>
  <w15:docId w15:val="{1375F514-086F-4311-BF14-BC2EF8CA6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2021-07-26T11:12:00Z</dcterms:created>
  <dcterms:modified xsi:type="dcterms:W3CDTF">2021-07-26T11:12:00Z</dcterms:modified>
</cp:coreProperties>
</file>